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542F3CB0" w:rsidR="004E4ED0" w:rsidRPr="002F3BE0" w:rsidRDefault="00492D71" w:rsidP="00C26CDB">
            <w:pPr>
              <w:rPr>
                <w:b/>
                <w:bCs w:val="0"/>
              </w:rPr>
            </w:pPr>
            <w:r w:rsidRPr="00492D71">
              <w:rPr>
                <w:b/>
                <w:bCs w:val="0"/>
              </w:rPr>
              <w:t>26804-2026 – Kombigerät Gefriertrocknung und Vakuumkonzentrator</w:t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A914EB">
      <w:pPr>
        <w:pStyle w:val="Titel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6"/>
        <w:gridCol w:w="5325"/>
        <w:gridCol w:w="1299"/>
        <w:gridCol w:w="1814"/>
      </w:tblGrid>
      <w:tr w:rsidR="00492D71" w:rsidRPr="00864BA7" w14:paraId="5AF1BF48" w14:textId="77777777" w:rsidTr="00492D71">
        <w:tc>
          <w:tcPr>
            <w:tcW w:w="766" w:type="dxa"/>
            <w:vAlign w:val="center"/>
          </w:tcPr>
          <w:p w14:paraId="27C74279" w14:textId="77777777" w:rsidR="00492D71" w:rsidRPr="00A914EB" w:rsidRDefault="00492D7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5325" w:type="dxa"/>
            <w:vAlign w:val="center"/>
          </w:tcPr>
          <w:p w14:paraId="224DF101" w14:textId="77777777" w:rsidR="00492D71" w:rsidRPr="00A914EB" w:rsidRDefault="00492D7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1299" w:type="dxa"/>
            <w:vAlign w:val="center"/>
          </w:tcPr>
          <w:p w14:paraId="23236D0F" w14:textId="562DAC0F" w:rsidR="00492D71" w:rsidRPr="00A914EB" w:rsidRDefault="00492D7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14" w:type="dxa"/>
            <w:vAlign w:val="center"/>
          </w:tcPr>
          <w:p w14:paraId="172936A2" w14:textId="77777777" w:rsidR="00492D71" w:rsidRPr="00A914EB" w:rsidRDefault="00492D7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77777777" w:rsidR="00492D71" w:rsidRPr="00A914EB" w:rsidRDefault="00492D7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232198DB" w14:textId="3EF568B2" w:rsidR="00492D71" w:rsidRPr="00A914EB" w:rsidRDefault="00492D71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492D71" w:rsidRPr="00864BA7" w14:paraId="452152C2" w14:textId="77777777" w:rsidTr="00492D71">
        <w:trPr>
          <w:trHeight w:val="397"/>
        </w:trPr>
        <w:tc>
          <w:tcPr>
            <w:tcW w:w="766" w:type="dxa"/>
            <w:vAlign w:val="center"/>
          </w:tcPr>
          <w:p w14:paraId="07441011" w14:textId="715F354E" w:rsidR="00492D71" w:rsidRPr="00864BA7" w:rsidRDefault="00492D71" w:rsidP="00A914EB">
            <w:r>
              <w:t>01</w:t>
            </w:r>
          </w:p>
        </w:tc>
        <w:tc>
          <w:tcPr>
            <w:tcW w:w="5325" w:type="dxa"/>
            <w:vAlign w:val="center"/>
          </w:tcPr>
          <w:p w14:paraId="592906A9" w14:textId="02639E3F" w:rsidR="00492D71" w:rsidRPr="00864BA7" w:rsidRDefault="00492D71" w:rsidP="00A914EB">
            <w:r w:rsidRPr="00492D71">
              <w:t>Kombigerät Gefriertrocknung und Vakuumkonzentrator</w:t>
            </w:r>
            <w:r>
              <w:t xml:space="preserve"> entsprechend den Vergabeunterlagen zur Ausschreibung </w:t>
            </w:r>
            <w:r w:rsidRPr="00492D71">
              <w:t>26804-2026</w:t>
            </w:r>
            <w:r>
              <w:t xml:space="preserve">, </w:t>
            </w:r>
            <w:proofErr w:type="gramStart"/>
            <w:r>
              <w:t>inklusive den geforderten Nebenleistungen</w:t>
            </w:r>
            <w:proofErr w:type="gramEnd"/>
            <w:r>
              <w:t xml:space="preserve"> (insb. Lieferung, Verbringung, Installation, betriebs-bereite Aufstellung, Schulung, usw.)</w:t>
            </w:r>
          </w:p>
        </w:tc>
        <w:tc>
          <w:tcPr>
            <w:tcW w:w="1299" w:type="dxa"/>
            <w:vAlign w:val="center"/>
          </w:tcPr>
          <w:p w14:paraId="592B03F4" w14:textId="77777777" w:rsidR="00492D71" w:rsidRDefault="00492D71" w:rsidP="00492D71">
            <w:pPr>
              <w:jc w:val="center"/>
            </w:pPr>
            <w:r>
              <w:t>1</w:t>
            </w:r>
          </w:p>
          <w:p w14:paraId="15F15ADD" w14:textId="0B16F7F1" w:rsidR="00492D71" w:rsidRPr="00864BA7" w:rsidRDefault="00492D71" w:rsidP="00492D71">
            <w:pPr>
              <w:jc w:val="center"/>
            </w:pPr>
            <w:r>
              <w:t>pauschal</w:t>
            </w:r>
          </w:p>
        </w:tc>
        <w:tc>
          <w:tcPr>
            <w:tcW w:w="1814" w:type="dxa"/>
            <w:vAlign w:val="center"/>
          </w:tcPr>
          <w:p w14:paraId="57146987" w14:textId="77777777" w:rsidR="00492D71" w:rsidRPr="00864BA7" w:rsidRDefault="00492D71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4BA21D67" w14:textId="77777777" w:rsidTr="00492D71">
        <w:trPr>
          <w:trHeight w:val="397"/>
        </w:trPr>
        <w:tc>
          <w:tcPr>
            <w:tcW w:w="7390" w:type="dxa"/>
            <w:gridSpan w:val="3"/>
            <w:vAlign w:val="center"/>
          </w:tcPr>
          <w:p w14:paraId="79D5828D" w14:textId="3935E42E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zzgl. USt.</w:t>
            </w:r>
          </w:p>
        </w:tc>
        <w:tc>
          <w:tcPr>
            <w:tcW w:w="1814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492D71">
        <w:trPr>
          <w:trHeight w:val="397"/>
        </w:trPr>
        <w:tc>
          <w:tcPr>
            <w:tcW w:w="7390" w:type="dxa"/>
            <w:gridSpan w:val="3"/>
            <w:vAlign w:val="center"/>
          </w:tcPr>
          <w:p w14:paraId="254EC359" w14:textId="4CDA013B" w:rsidR="00C336B6" w:rsidRPr="00A914EB" w:rsidRDefault="00C336B6" w:rsidP="00A914EB">
            <w:r w:rsidRPr="00A914EB">
              <w:t>USt. Betrag</w:t>
            </w:r>
          </w:p>
        </w:tc>
        <w:tc>
          <w:tcPr>
            <w:tcW w:w="1814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492D71">
        <w:trPr>
          <w:trHeight w:val="397"/>
        </w:trPr>
        <w:tc>
          <w:tcPr>
            <w:tcW w:w="7390" w:type="dxa"/>
            <w:gridSpan w:val="3"/>
            <w:vAlign w:val="center"/>
          </w:tcPr>
          <w:p w14:paraId="790E8E89" w14:textId="637F8F2D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inkl. USt.</w:t>
            </w:r>
          </w:p>
        </w:tc>
        <w:tc>
          <w:tcPr>
            <w:tcW w:w="1814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47E35CFA" w14:textId="7C91C6D3" w:rsidR="00C336B6" w:rsidRDefault="00C336B6" w:rsidP="00A914EB">
      <w:r>
        <w:t>Zahlungsfrist 30 Tage netto.</w:t>
      </w:r>
    </w:p>
    <w:p w14:paraId="7F8580DD" w14:textId="77777777" w:rsidR="00C336B6" w:rsidRDefault="00C336B6" w:rsidP="00A914EB"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331DFA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331DFA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331DFA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331DFA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331DFA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331DFA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331DFA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CC4630">
        <w:trPr>
          <w:trHeight w:val="1338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Pr="00B2653D" w:rsidRDefault="0041299D" w:rsidP="0063359B">
    <w:pPr>
      <w:rPr>
        <w:sz w:val="21"/>
        <w:szCs w:val="21"/>
      </w:rPr>
    </w:pPr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B2653D" w:rsidRDefault="0041299D" w:rsidP="006C0EA7">
    <w:pPr>
      <w:rPr>
        <w:sz w:val="18"/>
        <w:szCs w:val="14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41DBF6A7" w14:textId="12D4015D" w:rsidR="0063359B" w:rsidRDefault="000F4DB3" w:rsidP="00B2653D">
      <w:pPr>
        <w:pStyle w:val="Funotentext"/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</w:t>
      </w:r>
      <w:proofErr w:type="spellStart"/>
      <w:r w:rsidRPr="00B318E8">
        <w:rPr>
          <w:sz w:val="18"/>
          <w:szCs w:val="18"/>
        </w:rPr>
        <w:t>UVgO</w:t>
      </w:r>
      <w:proofErr w:type="spellEnd"/>
      <w:r w:rsidRPr="00B318E8">
        <w:rPr>
          <w:sz w:val="18"/>
          <w:szCs w:val="18"/>
        </w:rPr>
        <w:t xml:space="preserve"> / § 6 </w:t>
      </w:r>
      <w:proofErr w:type="spellStart"/>
      <w:r w:rsidRPr="00B318E8">
        <w:rPr>
          <w:sz w:val="18"/>
          <w:szCs w:val="18"/>
        </w:rPr>
        <w:t>SächsVergabeG</w:t>
      </w:r>
      <w:proofErr w:type="spellEnd"/>
      <w:r w:rsidRPr="00B318E8">
        <w:rPr>
          <w:sz w:val="18"/>
          <w:szCs w:val="18"/>
        </w:rPr>
        <w:t>). Im Rahmen der Eignungsprüfung kann der Auftraggeber die Ersetzung des Unterauftragnehmers verlangen.</w:t>
      </w:r>
    </w:p>
  </w:footnote>
  <w:footnote w:id="3">
    <w:p w14:paraId="051A0E40" w14:textId="6A45008F" w:rsidR="0063359B" w:rsidRPr="00B2653D" w:rsidRDefault="000F4DB3" w:rsidP="00B2653D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490286">
    <w:abstractNumId w:val="3"/>
  </w:num>
  <w:num w:numId="2" w16cid:durableId="1225600300">
    <w:abstractNumId w:val="1"/>
  </w:num>
  <w:num w:numId="3" w16cid:durableId="180975050">
    <w:abstractNumId w:val="0"/>
  </w:num>
  <w:num w:numId="4" w16cid:durableId="786706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NhrQKvCAav04vsv4nF1eyUSTPlYqnr2cACjfIGXNl0NE3mVk8FtVr/UdCKcQVgI11my9uLsGFgkFJ/jBObWBBw==" w:salt="kFFuKZXzTp9Lcnv4sd5T9w=="/>
  <w:defaultTabStop w:val="708"/>
  <w:hyphenationZone w:val="425"/>
  <w:doNotHyphenateCaps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5609B"/>
    <w:rsid w:val="00062BA4"/>
    <w:rsid w:val="00064AAF"/>
    <w:rsid w:val="000856D0"/>
    <w:rsid w:val="000D1543"/>
    <w:rsid w:val="000E6AAE"/>
    <w:rsid w:val="000F4DB3"/>
    <w:rsid w:val="00145714"/>
    <w:rsid w:val="001548D3"/>
    <w:rsid w:val="001578D4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20A47"/>
    <w:rsid w:val="00232262"/>
    <w:rsid w:val="00276151"/>
    <w:rsid w:val="002A53DE"/>
    <w:rsid w:val="002F3BE0"/>
    <w:rsid w:val="00311A69"/>
    <w:rsid w:val="00331DFA"/>
    <w:rsid w:val="0034704A"/>
    <w:rsid w:val="00347CEA"/>
    <w:rsid w:val="0035314A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92D71"/>
    <w:rsid w:val="004A5A27"/>
    <w:rsid w:val="004B79FD"/>
    <w:rsid w:val="004C155F"/>
    <w:rsid w:val="004E4ED0"/>
    <w:rsid w:val="0052558B"/>
    <w:rsid w:val="005338F4"/>
    <w:rsid w:val="00553F79"/>
    <w:rsid w:val="00563932"/>
    <w:rsid w:val="005806DC"/>
    <w:rsid w:val="005A3597"/>
    <w:rsid w:val="005A3DF4"/>
    <w:rsid w:val="005A6E3C"/>
    <w:rsid w:val="005B0E33"/>
    <w:rsid w:val="005C0641"/>
    <w:rsid w:val="005C68C9"/>
    <w:rsid w:val="005E028E"/>
    <w:rsid w:val="0063344F"/>
    <w:rsid w:val="0063359B"/>
    <w:rsid w:val="00640DBD"/>
    <w:rsid w:val="006425EA"/>
    <w:rsid w:val="006620F9"/>
    <w:rsid w:val="006B3C66"/>
    <w:rsid w:val="006C0EA7"/>
    <w:rsid w:val="006D5221"/>
    <w:rsid w:val="006F435A"/>
    <w:rsid w:val="007045DC"/>
    <w:rsid w:val="0072193A"/>
    <w:rsid w:val="0072274E"/>
    <w:rsid w:val="00733554"/>
    <w:rsid w:val="007430AC"/>
    <w:rsid w:val="00767F9C"/>
    <w:rsid w:val="007A4579"/>
    <w:rsid w:val="007F1FBD"/>
    <w:rsid w:val="00820797"/>
    <w:rsid w:val="0083398E"/>
    <w:rsid w:val="008579F4"/>
    <w:rsid w:val="00861E15"/>
    <w:rsid w:val="00864BA7"/>
    <w:rsid w:val="00876460"/>
    <w:rsid w:val="008776A2"/>
    <w:rsid w:val="008A1450"/>
    <w:rsid w:val="008A72AB"/>
    <w:rsid w:val="008A7B02"/>
    <w:rsid w:val="00904241"/>
    <w:rsid w:val="00926622"/>
    <w:rsid w:val="00936532"/>
    <w:rsid w:val="00940213"/>
    <w:rsid w:val="00957ACA"/>
    <w:rsid w:val="009927FC"/>
    <w:rsid w:val="009A142C"/>
    <w:rsid w:val="009F3608"/>
    <w:rsid w:val="009F6ACD"/>
    <w:rsid w:val="00A158D0"/>
    <w:rsid w:val="00A32922"/>
    <w:rsid w:val="00A3307C"/>
    <w:rsid w:val="00A429AC"/>
    <w:rsid w:val="00A55787"/>
    <w:rsid w:val="00A56015"/>
    <w:rsid w:val="00A64F0F"/>
    <w:rsid w:val="00A776E3"/>
    <w:rsid w:val="00A914EB"/>
    <w:rsid w:val="00AB7685"/>
    <w:rsid w:val="00AC6DC7"/>
    <w:rsid w:val="00AD07ED"/>
    <w:rsid w:val="00AE2589"/>
    <w:rsid w:val="00B023D1"/>
    <w:rsid w:val="00B116A2"/>
    <w:rsid w:val="00B14A55"/>
    <w:rsid w:val="00B2653D"/>
    <w:rsid w:val="00B27958"/>
    <w:rsid w:val="00B318E8"/>
    <w:rsid w:val="00B32DC5"/>
    <w:rsid w:val="00B85885"/>
    <w:rsid w:val="00B90CC4"/>
    <w:rsid w:val="00BA78C2"/>
    <w:rsid w:val="00BB43F9"/>
    <w:rsid w:val="00BC7F33"/>
    <w:rsid w:val="00BD1568"/>
    <w:rsid w:val="00BD71B1"/>
    <w:rsid w:val="00C140F9"/>
    <w:rsid w:val="00C26CDB"/>
    <w:rsid w:val="00C27B99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C4630"/>
    <w:rsid w:val="00CD5F47"/>
    <w:rsid w:val="00CF583C"/>
    <w:rsid w:val="00CF60BE"/>
    <w:rsid w:val="00D12CFC"/>
    <w:rsid w:val="00D3489E"/>
    <w:rsid w:val="00D7393C"/>
    <w:rsid w:val="00D853A1"/>
    <w:rsid w:val="00D961CF"/>
    <w:rsid w:val="00DA3F88"/>
    <w:rsid w:val="00DD6C87"/>
    <w:rsid w:val="00E114C4"/>
    <w:rsid w:val="00E35B2D"/>
    <w:rsid w:val="00E37377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D22F5"/>
    <w:rsid w:val="00FD7E60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F7EF6"/>
    <w:rsid w:val="001C0344"/>
    <w:rsid w:val="0034704A"/>
    <w:rsid w:val="00586EE9"/>
    <w:rsid w:val="0072274E"/>
    <w:rsid w:val="008124FB"/>
    <w:rsid w:val="00926622"/>
    <w:rsid w:val="00A13152"/>
    <w:rsid w:val="00A20148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770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intern</vt:lpstr>
    </vt:vector>
  </TitlesOfParts>
  <Company>Universität Leipzig</Company>
  <LinksUpToDate>false</LinksUpToDate>
  <CharactersWithSpaces>5611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Frömmel, Sebastian</cp:lastModifiedBy>
  <cp:revision>12</cp:revision>
  <cp:lastPrinted>2003-01-22T14:27:00Z</cp:lastPrinted>
  <dcterms:created xsi:type="dcterms:W3CDTF">2025-03-13T08:40:00Z</dcterms:created>
  <dcterms:modified xsi:type="dcterms:W3CDTF">2026-09-08T09:35:00Z</dcterms:modified>
</cp:coreProperties>
</file>